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5CA" w:rsidRDefault="004E57E7">
      <w:r>
        <w:rPr>
          <w:noProof/>
          <w:sz w:val="24"/>
          <w:szCs w:val="24"/>
          <w:lang w:val="pt-PT" w:eastAsia="pt-PT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250DCD61" wp14:editId="1D8CB93D">
                <wp:simplePos x="0" y="0"/>
                <wp:positionH relativeFrom="column">
                  <wp:posOffset>1442085</wp:posOffset>
                </wp:positionH>
                <wp:positionV relativeFrom="paragraph">
                  <wp:posOffset>-216449</wp:posOffset>
                </wp:positionV>
                <wp:extent cx="2527539" cy="370576"/>
                <wp:effectExtent l="0" t="0" r="6350" b="0"/>
                <wp:wrapNone/>
                <wp:docPr id="8" name="Caixa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539" cy="370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FFFF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65B" w:rsidRPr="009965CA" w:rsidRDefault="005E3355" w:rsidP="00EA765B">
                            <w:pPr>
                              <w:pStyle w:val="msotitle3"/>
                              <w:widowControl w:val="0"/>
                              <w:rPr>
                                <w:color w:val="auto"/>
                                <w14:ligatures w14:val="none"/>
                              </w:rPr>
                            </w:pPr>
                            <w:r w:rsidRPr="009965CA">
                              <w:rPr>
                                <w:color w:val="auto"/>
                                <w14:ligatures w14:val="none"/>
                              </w:rPr>
                              <w:t>CURRICULUM VITAE</w:t>
                            </w:r>
                          </w:p>
                          <w:p w:rsidR="00EA765B" w:rsidRDefault="00EA765B" w:rsidP="00EA765B">
                            <w:pPr>
                              <w:pStyle w:val="msotitle3"/>
                              <w:widowControl w:val="0"/>
                              <w:rPr>
                                <w14:ligatures w14:val="none"/>
                              </w:rPr>
                            </w:pPr>
                          </w:p>
                          <w:p w:rsidR="00EA765B" w:rsidRDefault="00EA765B" w:rsidP="00EA765B">
                            <w:pPr>
                              <w:pStyle w:val="msotitle3"/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0DCD61" id="_x0000_t202" coordsize="21600,21600" o:spt="202" path="m,l,21600r21600,l21600,xe">
                <v:stroke joinstyle="miter"/>
                <v:path gradientshapeok="t" o:connecttype="rect"/>
              </v:shapetype>
              <v:shape id="Caixa de texto 8" o:spid="_x0000_s1026" type="#_x0000_t202" style="position:absolute;margin-left:113.55pt;margin-top:-17.05pt;width:199pt;height:29.2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" stroked="f" strokecolor="black [0]" strokeweight="0" insetpen="t">
                <v:shadow color="white"/>
                <v:textbox inset="2.85pt,2.85pt,2.85pt,2.85pt">
                  <w:txbxContent>
                    <w:p w:rsidR="00EA765B" w:rsidRPr="009965CA" w:rsidRDefault="005E3355" w:rsidP="00EA765B">
                      <w:pPr>
                        <w:pStyle w:val="msotitle3"/>
                        <w:widowControl w:val="0"/>
                        <w:rPr>
                          <w:color w:val="auto"/>
                          <w14:ligatures w14:val="none"/>
                        </w:rPr>
                      </w:pPr>
                      <w:r w:rsidRPr="009965CA">
                        <w:rPr>
                          <w:color w:val="auto"/>
                          <w14:ligatures w14:val="none"/>
                        </w:rPr>
                        <w:t>CURRICULUM VITAE</w:t>
                      </w:r>
                    </w:p>
                    <w:p w:rsidR="00EA765B" w:rsidRDefault="00EA765B" w:rsidP="00EA765B">
                      <w:pPr>
                        <w:pStyle w:val="msotitle3"/>
                        <w:widowControl w:val="0"/>
                        <w:rPr>
                          <w14:ligatures w14:val="none"/>
                        </w:rPr>
                      </w:pPr>
                    </w:p>
                    <w:p w:rsidR="00EA765B" w:rsidRDefault="00EA765B" w:rsidP="00EA765B">
                      <w:pPr>
                        <w:pStyle w:val="msotitle3"/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965CA">
        <w:rPr>
          <w:noProof/>
          <w:sz w:val="24"/>
          <w:szCs w:val="24"/>
          <w:lang w:val="pt-PT" w:eastAsia="pt-PT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198FFD30" wp14:editId="43F0DF85">
                <wp:simplePos x="0" y="0"/>
                <wp:positionH relativeFrom="column">
                  <wp:posOffset>904875</wp:posOffset>
                </wp:positionH>
                <wp:positionV relativeFrom="paragraph">
                  <wp:posOffset>200025</wp:posOffset>
                </wp:positionV>
                <wp:extent cx="5417185" cy="9544050"/>
                <wp:effectExtent l="0" t="0" r="0" b="0"/>
                <wp:wrapNone/>
                <wp:docPr id="9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7185" cy="954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FFFF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65B" w:rsidRPr="00CC4E2E" w:rsidRDefault="008B7726" w:rsidP="00CC4E2E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CC4E2E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Nome</w:t>
                            </w:r>
                            <w:r w:rsidRPr="00CC4E2E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</w:t>
                            </w:r>
                            <w:r w:rsidR="00AF307B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Bravo Pereira Agostinho Sebastião</w:t>
                            </w:r>
                          </w:p>
                          <w:p w:rsidR="008B7726" w:rsidRPr="00CC4E2E" w:rsidRDefault="008B7726" w:rsidP="00CC4E2E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CC4E2E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Filiação</w:t>
                            </w:r>
                            <w:r w:rsidRPr="00CC4E2E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F307B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Rosário A. Sebastião e de engraça A. S. Pereira</w:t>
                            </w:r>
                          </w:p>
                          <w:p w:rsidR="008B7726" w:rsidRPr="00CC4E2E" w:rsidRDefault="008B7726" w:rsidP="00CC4E2E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CC4E2E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Naturalidade</w:t>
                            </w:r>
                            <w:r w:rsidR="00AF307B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 Cazengo</w:t>
                            </w:r>
                          </w:p>
                          <w:p w:rsidR="008B7726" w:rsidRPr="00CC4E2E" w:rsidRDefault="008B7726" w:rsidP="00CC4E2E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CC4E2E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Província</w:t>
                            </w:r>
                            <w:r w:rsidR="00AF307B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 Kwanza Norte</w:t>
                            </w:r>
                          </w:p>
                          <w:p w:rsidR="008B7726" w:rsidRPr="00CC4E2E" w:rsidRDefault="00BB74CE" w:rsidP="00CC4E2E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CC4E2E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Data de nascimento</w:t>
                            </w:r>
                            <w:r w:rsidRPr="00CC4E2E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F307B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09/01/1991</w:t>
                            </w:r>
                          </w:p>
                          <w:p w:rsidR="00BB74CE" w:rsidRPr="00CC4E2E" w:rsidRDefault="00BB74CE" w:rsidP="00CC4E2E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CC4E2E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Nacionalidade</w:t>
                            </w:r>
                            <w:r w:rsidRPr="00CC4E2E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 Angolana</w:t>
                            </w:r>
                          </w:p>
                          <w:p w:rsidR="00BB74CE" w:rsidRDefault="00BB74CE" w:rsidP="00CC4E2E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CC4E2E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Portador do B.I n</w:t>
                            </w:r>
                            <w:r w:rsidRPr="00CC4E2E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=</w:t>
                            </w:r>
                            <w:r w:rsidR="00C91E7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003031796KN035</w:t>
                            </w:r>
                          </w:p>
                          <w:p w:rsidR="00AF307B" w:rsidRDefault="00AF307B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AF307B" w:rsidRPr="00150683" w:rsidRDefault="00AF307B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50683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Ensino médio</w:t>
                            </w: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concluído no Instituto Médio Politécnico do Nova Vida Nª6053 em 2013.</w:t>
                            </w:r>
                          </w:p>
                          <w:p w:rsidR="00AF307B" w:rsidRPr="00150683" w:rsidRDefault="00AF307B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50683">
                              <w:rPr>
                                <w:rFonts w:asciiTheme="majorHAnsi" w:hAnsiTheme="majorHAnsi" w:cs="Cambria Math"/>
                                <w:sz w:val="24"/>
                                <w:szCs w:val="24"/>
                              </w:rPr>
                              <w:t>Área de formação: construção civil / Cursor Técnico de Obra.</w:t>
                            </w:r>
                          </w:p>
                          <w:p w:rsidR="00AF307B" w:rsidRPr="00150683" w:rsidRDefault="00AF307B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AF307B" w:rsidRPr="00150683" w:rsidRDefault="00AF307B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50683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Frequentei</w:t>
                            </w: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o 1ª ano no Instituto Superior Politécnico Metropolitano de Angola no Curso: Engenharia Civil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EM 2014.</w:t>
                            </w:r>
                          </w:p>
                          <w:p w:rsidR="00AF307B" w:rsidRDefault="00AF307B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AF307B" w:rsidRDefault="00AF307B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AF307B" w:rsidRPr="00150683" w:rsidRDefault="00AF307B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Curso técnico profissional de </w:t>
                            </w:r>
                            <w:r w:rsidRPr="00150683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informática </w:t>
                            </w: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no centro de formação profissional e prestação de serviço grupo progredir África.</w:t>
                            </w:r>
                          </w:p>
                          <w:p w:rsidR="00AF307B" w:rsidRPr="00150683" w:rsidRDefault="00AF307B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val="en-US" w:bidi="he-IL"/>
                              </w:rPr>
                            </w:pP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val="en-US" w:bidi="he-IL"/>
                              </w:rPr>
                              <w:t>(Word, Excel, Power Point, Internet etc.)</w:t>
                            </w:r>
                          </w:p>
                          <w:p w:rsidR="00AF307B" w:rsidRPr="00150683" w:rsidRDefault="00AF307B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AF307B" w:rsidRPr="00150683" w:rsidRDefault="00AF307B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Curso básico de </w:t>
                            </w:r>
                            <w:r w:rsidRPr="00150683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contabilidade geral </w:t>
                            </w: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centro comunitário da juventude</w:t>
                            </w:r>
                          </w:p>
                          <w:p w:rsidR="009965CA" w:rsidRDefault="009965CA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9965CA" w:rsidRDefault="009965CA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50683">
                              <w:rPr>
                                <w:rFonts w:asciiTheme="majorHAnsi" w:hAnsiTheme="majorHAnsi" w:cs="Cambria Math"/>
                                <w:sz w:val="24"/>
                                <w:szCs w:val="24"/>
                              </w:rPr>
                              <w:t xml:space="preserve">Curso técnico profissional de </w:t>
                            </w:r>
                            <w:r w:rsidRPr="00150683">
                              <w:rPr>
                                <w:rFonts w:asciiTheme="majorHAnsi" w:hAnsiTheme="majorHAnsi" w:cs="Cambria Math"/>
                                <w:b/>
                                <w:sz w:val="24"/>
                                <w:szCs w:val="24"/>
                              </w:rPr>
                              <w:t>Pedagogia</w:t>
                            </w: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no centro de formação profissional Cuvalela English School.</w:t>
                            </w:r>
                          </w:p>
                          <w:p w:rsidR="009965CA" w:rsidRDefault="009965CA" w:rsidP="009965CA">
                            <w:pPr>
                              <w:pStyle w:val="SemEspaamento"/>
                              <w:ind w:firstLine="708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9965CA" w:rsidRPr="00150683" w:rsidRDefault="009965CA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Curso básico de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Matemática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no Instituto Superior Politécnico Metropolitano de Angola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9965CA" w:rsidRPr="00150683" w:rsidRDefault="009965CA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9965CA" w:rsidRPr="00150683" w:rsidRDefault="009965CA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Curso técnico profissional de </w:t>
                            </w:r>
                            <w:r w:rsidRPr="00150683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Auto CAD</w:t>
                            </w: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no centro de formação profissional e prestação de serviço grupo progredir África.</w:t>
                            </w:r>
                          </w:p>
                          <w:p w:rsidR="009965CA" w:rsidRDefault="009965CA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9965CA" w:rsidRPr="00150683" w:rsidRDefault="009965CA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Curso profissional de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  <w:r w:rsidRPr="00150683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ondução</w:t>
                            </w:r>
                            <w:r w:rsidRPr="00150683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: Categoria </w:t>
                            </w:r>
                            <w:r w:rsidRPr="00150683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Pesado Profissional</w:t>
                            </w:r>
                          </w:p>
                          <w:p w:rsidR="00C062D2" w:rsidRDefault="00C062D2" w:rsidP="00AF307B">
                            <w:pPr>
                              <w:pStyle w:val="SemEspaamento"/>
                              <w:rPr>
                                <w:rFonts w:ascii="Cambria"/>
                                <w:color w:val="17365D"/>
                              </w:rPr>
                            </w:pPr>
                          </w:p>
                          <w:p w:rsidR="009965CA" w:rsidRDefault="009965CA" w:rsidP="00AF307B">
                            <w:pPr>
                              <w:pStyle w:val="SemEspaamento"/>
                              <w:rPr>
                                <w:rFonts w:ascii="Cambria"/>
                                <w:color w:val="17365D"/>
                              </w:rPr>
                            </w:pPr>
                          </w:p>
                          <w:p w:rsidR="00312839" w:rsidRPr="00890910" w:rsidRDefault="00312839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  <w:t xml:space="preserve">Taxista Longo Curso </w:t>
                            </w:r>
                            <w:r w:rsidR="00A15A87" w:rsidRPr="00A15A87"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  <w:t>(Luanda a Kwanza Norte)</w:t>
                            </w:r>
                          </w:p>
                          <w:p w:rsidR="00312839" w:rsidRDefault="00A15A87" w:rsidP="00312839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  <w:t>Motorista de Passageiros.</w:t>
                            </w:r>
                          </w:p>
                          <w:p w:rsidR="000F0BA8" w:rsidRDefault="000F0BA8" w:rsidP="00312839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</w:pPr>
                          </w:p>
                          <w:p w:rsidR="000F0BA8" w:rsidRPr="00890910" w:rsidRDefault="000F0BA8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  <w:t>Centro Infantil Felicidades dos Baixinhos</w:t>
                            </w:r>
                          </w:p>
                          <w:p w:rsidR="000F0BA8" w:rsidRPr="00312839" w:rsidRDefault="000F0BA8" w:rsidP="000F0BA8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  <w:t>Motorista do Centro Infantil.</w:t>
                            </w:r>
                            <w:r w:rsidRPr="000F0BA8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(2015 a 2016</w:t>
                            </w:r>
                            <w:r w:rsidRPr="0031283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9965CA" w:rsidRDefault="009965CA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</w:pPr>
                          </w:p>
                          <w:p w:rsidR="00A15A87" w:rsidRPr="00150683" w:rsidRDefault="00A15A87" w:rsidP="009965CA">
                            <w:pPr>
                              <w:pStyle w:val="SemEspaamento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Teica Comercial: </w:t>
                            </w:r>
                            <w:r w:rsidRPr="00312839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(2013 a 2015)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965CA" w:rsidRDefault="00A15A87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  <w:t xml:space="preserve"> Motorista de Transporte de Mercadoria </w:t>
                            </w:r>
                          </w:p>
                          <w:p w:rsidR="009965CA" w:rsidRDefault="009965CA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</w:pPr>
                          </w:p>
                          <w:p w:rsidR="009965CA" w:rsidRDefault="00AF307B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</w:pPr>
                            <w:r w:rsidRPr="00A20B19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  <w:t xml:space="preserve">Português       </w:t>
                            </w:r>
                            <w:r w:rsidR="009965CA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  <w:t xml:space="preserve">                            Inglês                </w:t>
                            </w:r>
                          </w:p>
                          <w:p w:rsidR="00AF307B" w:rsidRPr="009965CA" w:rsidRDefault="00AF307B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</w:pPr>
                            <w:r w:rsidRPr="00415F8C"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  <w:t xml:space="preserve">Falado e escrito                         Noções básicas Begnner    </w:t>
                            </w:r>
                          </w:p>
                          <w:p w:rsidR="00FB3ED2" w:rsidRDefault="00FB3ED2" w:rsidP="00AF307B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</w:pPr>
                          </w:p>
                          <w:p w:rsidR="00AF307B" w:rsidRDefault="00AF307B" w:rsidP="00AF307B">
                            <w:pPr>
                              <w:pStyle w:val="SemEspaamento"/>
                              <w:ind w:firstLine="708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A20B19">
                              <w:rPr>
                                <w:rFonts w:asciiTheme="majorHAnsi" w:hAnsiTheme="majorHAnsi" w:cs="Cambria Math"/>
                                <w:sz w:val="24"/>
                                <w:szCs w:val="24"/>
                              </w:rPr>
                              <w:t>Elevado nível de respo</w:t>
                            </w:r>
                            <w:r>
                              <w:rPr>
                                <w:rFonts w:asciiTheme="majorHAnsi" w:hAnsiTheme="majorHAnsi" w:cs="Cambria Math"/>
                                <w:sz w:val="24"/>
                                <w:szCs w:val="24"/>
                              </w:rPr>
                              <w:t>nsabilidade, pontual e dinâmico capa</w:t>
                            </w:r>
                            <w:r w:rsidR="009965CA">
                              <w:rPr>
                                <w:rFonts w:asciiTheme="majorHAnsi" w:hAnsiTheme="majorHAnsi" w:cs="Cambria Math"/>
                                <w:sz w:val="24"/>
                                <w:szCs w:val="24"/>
                              </w:rPr>
                              <w:t>cidade de trabalhar em equipa,</w:t>
                            </w:r>
                            <w:r>
                              <w:rPr>
                                <w:rFonts w:asciiTheme="majorHAnsi" w:hAnsiTheme="majorHAnsi" w:cs="Cambria Math"/>
                                <w:sz w:val="24"/>
                                <w:szCs w:val="24"/>
                              </w:rPr>
                              <w:t xml:space="preserve"> fácil na adaptação de qualquer tipo de trabalho.</w:t>
                            </w:r>
                          </w:p>
                          <w:p w:rsidR="00AF307B" w:rsidRDefault="00AF307B" w:rsidP="00AF307B">
                            <w:pPr>
                              <w:pStyle w:val="msoaddress"/>
                              <w:widowControl w:val="0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Pr="008B7726" w:rsidRDefault="00AF307B" w:rsidP="00AF307B">
                            <w:pPr>
                              <w:pStyle w:val="msoaddress"/>
                              <w:widowControl w:val="0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890910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>Contatos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  <w:t xml:space="preserve">:  </w:t>
                            </w:r>
                            <w:r w:rsidR="001B6240"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  <w:t>997-372-76</w:t>
                            </w:r>
                            <w:bookmarkStart w:id="0" w:name="_GoBack"/>
                            <w:bookmarkEnd w:id="0"/>
                            <w:r w:rsidR="001B6240"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  <w:t xml:space="preserve">0 / 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  <w:t>922-400-618</w:t>
                            </w:r>
                            <w:r w:rsidR="001B6240"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</w:p>
                          <w:p w:rsidR="00AF307B" w:rsidRPr="00CC4E2E" w:rsidRDefault="00AF307B" w:rsidP="00CC4E2E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292521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AF307B" w:rsidRDefault="00AF307B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415F8C" w:rsidRDefault="00415F8C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415F8C" w:rsidRPr="00A20B19" w:rsidRDefault="00415F8C" w:rsidP="00415F8C">
                            <w:pPr>
                              <w:pStyle w:val="SemEspaamento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</w:pPr>
                            <w:r>
                              <w:rPr>
                                <w:lang w:bidi="he-IL"/>
                              </w:rPr>
                              <w:t xml:space="preserve">         </w:t>
                            </w:r>
                            <w:r w:rsidRPr="00A20B19">
                              <w:rPr>
                                <w:b/>
                                <w:lang w:bidi="he-IL"/>
                              </w:rPr>
                              <w:t xml:space="preserve">   </w:t>
                            </w:r>
                            <w:r w:rsidRPr="00A20B19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  <w:t xml:space="preserve">Português                                                Inglês                </w:t>
                            </w:r>
                          </w:p>
                          <w:p w:rsidR="00AF307B" w:rsidRDefault="00415F8C" w:rsidP="00415F8C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</w:pPr>
                            <w:r w:rsidRPr="00415F8C"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  <w:t xml:space="preserve">        Falado e escrito                   </w:t>
                            </w:r>
                            <w:r w:rsidR="00AF307B"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  <w:t xml:space="preserve">      Noções básicas Begnner   </w:t>
                            </w:r>
                          </w:p>
                          <w:p w:rsidR="00A20B19" w:rsidRDefault="00A20B19" w:rsidP="00415F8C">
                            <w:pPr>
                              <w:pStyle w:val="SemEspaamento"/>
                              <w:rPr>
                                <w:rFonts w:asciiTheme="majorHAnsi" w:hAnsiTheme="majorHAnsi"/>
                                <w:sz w:val="24"/>
                                <w:szCs w:val="24"/>
                                <w:lang w:bidi="he-IL"/>
                              </w:rPr>
                            </w:pPr>
                          </w:p>
                          <w:p w:rsidR="00415F8C" w:rsidRPr="00A20B19" w:rsidRDefault="00A20B19" w:rsidP="00A20B19">
                            <w:pPr>
                              <w:pStyle w:val="SemEspaamento"/>
                              <w:ind w:firstLine="708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A20B19">
                              <w:rPr>
                                <w:rFonts w:asciiTheme="majorHAnsi" w:hAnsiTheme="majorHAnsi" w:cs="Cambria Math"/>
                                <w:sz w:val="24"/>
                                <w:szCs w:val="24"/>
                              </w:rPr>
                              <w:t>Elevado nível de respo</w:t>
                            </w:r>
                            <w:r w:rsidR="00C12177">
                              <w:rPr>
                                <w:rFonts w:asciiTheme="majorHAnsi" w:hAnsiTheme="majorHAnsi" w:cs="Cambria Math"/>
                                <w:sz w:val="24"/>
                                <w:szCs w:val="24"/>
                              </w:rPr>
                              <w:t xml:space="preserve">nsabilidade, pontual e dinâmico capacidade de trabalhar em equipa, eficácia e segurança no trabalho, fácil na adaptação de qualquer tipo de trabalho. </w:t>
                            </w:r>
                          </w:p>
                          <w:p w:rsidR="00BC02E9" w:rsidRDefault="00BC02E9" w:rsidP="00EA765B">
                            <w:pPr>
                              <w:pStyle w:val="msoaddress"/>
                              <w:widowControl w:val="0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BC02E9" w:rsidRPr="008B7726" w:rsidRDefault="00AF307B" w:rsidP="00BC02E9">
                            <w:pPr>
                              <w:pStyle w:val="msoaddress"/>
                              <w:widowControl w:val="0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  <w14:ligatures w14:val="none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FFD30" id="Caixa de texto 9" o:spid="_x0000_s1027" type="#_x0000_t202" style="position:absolute;margin-left:71.25pt;margin-top:15.75pt;width:426.55pt;height:751.5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" stroked="f" strokecolor="black [0]" strokeweight="0" insetpen="t">
                <v:shadow color="white"/>
                <v:textbox inset="2.85pt,2.85pt,2.85pt,2.85pt">
                  <w:txbxContent>
                    <w:p w:rsidR="00EA765B" w:rsidRPr="00CC4E2E" w:rsidRDefault="008B7726" w:rsidP="00CC4E2E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CC4E2E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Nome</w:t>
                      </w:r>
                      <w:r w:rsidRPr="00CC4E2E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</w:t>
                      </w:r>
                      <w:r w:rsidR="00AF307B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Bravo Pereira Agostinho Sebastião</w:t>
                      </w:r>
                    </w:p>
                    <w:p w:rsidR="008B7726" w:rsidRPr="00CC4E2E" w:rsidRDefault="008B7726" w:rsidP="00CC4E2E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CC4E2E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Filiação</w:t>
                      </w:r>
                      <w:r w:rsidRPr="00CC4E2E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: </w:t>
                      </w:r>
                      <w:r w:rsidR="00AF307B">
                        <w:rPr>
                          <w:rFonts w:asciiTheme="majorHAnsi" w:hAnsiTheme="majorHAnsi"/>
                          <w:sz w:val="24"/>
                          <w:szCs w:val="24"/>
                        </w:rPr>
                        <w:t>Rosário A. Sebastião e de engraça A. S. Pereira</w:t>
                      </w:r>
                    </w:p>
                    <w:p w:rsidR="008B7726" w:rsidRPr="00CC4E2E" w:rsidRDefault="008B7726" w:rsidP="00CC4E2E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CC4E2E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Naturalidade</w:t>
                      </w:r>
                      <w:r w:rsidR="00AF307B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 Cazengo</w:t>
                      </w:r>
                    </w:p>
                    <w:p w:rsidR="008B7726" w:rsidRPr="00CC4E2E" w:rsidRDefault="008B7726" w:rsidP="00CC4E2E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CC4E2E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Província</w:t>
                      </w:r>
                      <w:r w:rsidR="00AF307B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 Kwanza Norte</w:t>
                      </w:r>
                    </w:p>
                    <w:p w:rsidR="008B7726" w:rsidRPr="00CC4E2E" w:rsidRDefault="00BB74CE" w:rsidP="00CC4E2E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CC4E2E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Data de nascimento</w:t>
                      </w:r>
                      <w:r w:rsidRPr="00CC4E2E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: </w:t>
                      </w:r>
                      <w:r w:rsidR="00AF307B">
                        <w:rPr>
                          <w:rFonts w:asciiTheme="majorHAnsi" w:hAnsiTheme="majorHAnsi"/>
                          <w:sz w:val="24"/>
                          <w:szCs w:val="24"/>
                        </w:rPr>
                        <w:t>09/01/1991</w:t>
                      </w:r>
                    </w:p>
                    <w:p w:rsidR="00BB74CE" w:rsidRPr="00CC4E2E" w:rsidRDefault="00BB74CE" w:rsidP="00CC4E2E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CC4E2E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Nacionalidade</w:t>
                      </w:r>
                      <w:r w:rsidRPr="00CC4E2E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 Angolana</w:t>
                      </w:r>
                    </w:p>
                    <w:p w:rsidR="00BB74CE" w:rsidRDefault="00BB74CE" w:rsidP="00CC4E2E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CC4E2E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Portador do B.I n</w:t>
                      </w:r>
                      <w:r w:rsidRPr="00CC4E2E">
                        <w:rPr>
                          <w:rFonts w:asciiTheme="majorHAnsi" w:hAnsiTheme="majorHAnsi"/>
                          <w:sz w:val="24"/>
                          <w:szCs w:val="24"/>
                        </w:rPr>
                        <w:t>=</w:t>
                      </w:r>
                      <w:r w:rsidR="00C91E79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003031796KN035</w:t>
                      </w:r>
                    </w:p>
                    <w:p w:rsidR="00AF307B" w:rsidRDefault="00AF307B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AF307B" w:rsidRPr="00150683" w:rsidRDefault="00AF307B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150683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Ensino médio</w:t>
                      </w: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concluído no Instituto Médio Politécnico do Nova Vida Nª6053 em 2013.</w:t>
                      </w:r>
                    </w:p>
                    <w:p w:rsidR="00AF307B" w:rsidRPr="00150683" w:rsidRDefault="00AF307B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150683">
                        <w:rPr>
                          <w:rFonts w:asciiTheme="majorHAnsi" w:hAnsiTheme="majorHAnsi" w:cs="Cambria Math"/>
                          <w:sz w:val="24"/>
                          <w:szCs w:val="24"/>
                        </w:rPr>
                        <w:t>Área de formação: construção civil / Cursor Técnico de Obra.</w:t>
                      </w:r>
                    </w:p>
                    <w:p w:rsidR="00AF307B" w:rsidRPr="00150683" w:rsidRDefault="00AF307B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AF307B" w:rsidRPr="00150683" w:rsidRDefault="00AF307B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150683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Frequentei</w:t>
                      </w: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o 1ª ano no Instituto Superior Politécnico Metropolitano de Angola no Curso: Engenharia Civil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EM 2014.</w:t>
                      </w:r>
                    </w:p>
                    <w:p w:rsidR="00AF307B" w:rsidRDefault="00AF307B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AF307B" w:rsidRDefault="00AF307B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AF307B" w:rsidRPr="00150683" w:rsidRDefault="00AF307B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Curso técnico profissional de </w:t>
                      </w:r>
                      <w:r w:rsidRPr="00150683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informática </w:t>
                      </w: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no centro de formação profissional e prestação de serviço grupo progredir África.</w:t>
                      </w:r>
                    </w:p>
                    <w:p w:rsidR="00AF307B" w:rsidRPr="00150683" w:rsidRDefault="00AF307B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val="en-US" w:bidi="he-IL"/>
                        </w:rPr>
                      </w:pP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  <w:lang w:val="en-US" w:bidi="he-IL"/>
                        </w:rPr>
                        <w:t>(Word, Excel, Power Point, Internet etc.)</w:t>
                      </w:r>
                    </w:p>
                    <w:p w:rsidR="00AF307B" w:rsidRPr="00150683" w:rsidRDefault="00AF307B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val="en-US"/>
                        </w:rPr>
                      </w:pPr>
                    </w:p>
                    <w:p w:rsidR="00AF307B" w:rsidRPr="00150683" w:rsidRDefault="00AF307B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Curso básico de </w:t>
                      </w:r>
                      <w:r w:rsidRPr="00150683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contabilidade geral </w:t>
                      </w: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>centro comunitário da juventude</w:t>
                      </w:r>
                    </w:p>
                    <w:p w:rsidR="009965CA" w:rsidRDefault="009965CA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9965CA" w:rsidRDefault="009965CA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150683">
                        <w:rPr>
                          <w:rFonts w:asciiTheme="majorHAnsi" w:hAnsiTheme="majorHAnsi" w:cs="Cambria Math"/>
                          <w:sz w:val="24"/>
                          <w:szCs w:val="24"/>
                        </w:rPr>
                        <w:t xml:space="preserve">Curso técnico profissional de </w:t>
                      </w:r>
                      <w:r w:rsidRPr="00150683">
                        <w:rPr>
                          <w:rFonts w:asciiTheme="majorHAnsi" w:hAnsiTheme="majorHAnsi" w:cs="Cambria Math"/>
                          <w:b/>
                          <w:sz w:val="24"/>
                          <w:szCs w:val="24"/>
                        </w:rPr>
                        <w:t>Pedagogia</w:t>
                      </w: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no centro de formação profissional Cuvalela English School.</w:t>
                      </w:r>
                    </w:p>
                    <w:p w:rsidR="009965CA" w:rsidRDefault="009965CA" w:rsidP="009965CA">
                      <w:pPr>
                        <w:pStyle w:val="SemEspaamento"/>
                        <w:ind w:firstLine="708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9965CA" w:rsidRPr="00150683" w:rsidRDefault="009965CA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Curso básico de 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Matemática 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no Instituto Superior Politécnico Metropolitano de Angola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  </w:t>
                      </w:r>
                    </w:p>
                    <w:p w:rsidR="009965CA" w:rsidRPr="00150683" w:rsidRDefault="009965CA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9965CA" w:rsidRPr="00150683" w:rsidRDefault="009965CA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Curso técnico profissional de </w:t>
                      </w:r>
                      <w:r w:rsidRPr="00150683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Auto CAD</w:t>
                      </w: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no centro de formação profissional e prestação de serviço grupo progredir África.</w:t>
                      </w:r>
                    </w:p>
                    <w:p w:rsidR="009965CA" w:rsidRDefault="009965CA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9965CA" w:rsidRPr="00150683" w:rsidRDefault="009965CA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Curso profissional de 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C</w:t>
                      </w:r>
                      <w:r w:rsidRPr="00150683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ondução</w:t>
                      </w:r>
                      <w:r w:rsidRPr="00150683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: Categoria </w:t>
                      </w:r>
                      <w:r w:rsidRPr="00150683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Pesado Profissional</w:t>
                      </w:r>
                    </w:p>
                    <w:p w:rsidR="00C062D2" w:rsidRDefault="00C062D2" w:rsidP="00AF307B">
                      <w:pPr>
                        <w:pStyle w:val="SemEspaamento"/>
                        <w:rPr>
                          <w:rFonts w:ascii="Cambria"/>
                          <w:color w:val="17365D"/>
                        </w:rPr>
                      </w:pPr>
                    </w:p>
                    <w:p w:rsidR="009965CA" w:rsidRDefault="009965CA" w:rsidP="00AF307B">
                      <w:pPr>
                        <w:pStyle w:val="SemEspaamento"/>
                        <w:rPr>
                          <w:rFonts w:ascii="Cambria"/>
                          <w:color w:val="17365D"/>
                        </w:rPr>
                      </w:pPr>
                    </w:p>
                    <w:p w:rsidR="00312839" w:rsidRPr="00890910" w:rsidRDefault="00312839" w:rsidP="009965CA">
                      <w:pPr>
                        <w:pStyle w:val="SemEspaamento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  <w:t xml:space="preserve">Taxista Longo Curso </w:t>
                      </w:r>
                      <w:r w:rsidR="00A15A87" w:rsidRPr="00A15A87"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  <w:t>(Luanda a Kwanza Norte)</w:t>
                      </w:r>
                    </w:p>
                    <w:p w:rsidR="00312839" w:rsidRDefault="00A15A87" w:rsidP="00312839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  <w:t>Motorista de Passageiros.</w:t>
                      </w:r>
                    </w:p>
                    <w:p w:rsidR="000F0BA8" w:rsidRDefault="000F0BA8" w:rsidP="00312839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</w:pPr>
                    </w:p>
                    <w:p w:rsidR="000F0BA8" w:rsidRPr="00890910" w:rsidRDefault="000F0BA8" w:rsidP="009965CA">
                      <w:pPr>
                        <w:pStyle w:val="SemEspaamento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  <w:t>Centro Infantil Felicidades dos Baixinhos</w:t>
                      </w:r>
                    </w:p>
                    <w:p w:rsidR="000F0BA8" w:rsidRPr="00312839" w:rsidRDefault="000F0BA8" w:rsidP="000F0BA8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  <w:t>Motorista do Centro Infantil.</w:t>
                      </w:r>
                      <w:r w:rsidRPr="000F0BA8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(2015 a 2016</w:t>
                      </w:r>
                      <w:r w:rsidRPr="00312839">
                        <w:rPr>
                          <w:rFonts w:asciiTheme="majorHAnsi" w:hAnsiTheme="majorHAnsi"/>
                          <w:sz w:val="24"/>
                          <w:szCs w:val="24"/>
                        </w:rPr>
                        <w:t>)</w:t>
                      </w:r>
                    </w:p>
                    <w:p w:rsidR="009965CA" w:rsidRDefault="009965CA" w:rsidP="009965CA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</w:pPr>
                    </w:p>
                    <w:p w:rsidR="00A15A87" w:rsidRPr="00150683" w:rsidRDefault="00A15A87" w:rsidP="009965CA">
                      <w:pPr>
                        <w:pStyle w:val="SemEspaamento"/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Teica Comercial: </w:t>
                      </w:r>
                      <w:r w:rsidRPr="00312839">
                        <w:rPr>
                          <w:rFonts w:asciiTheme="majorHAnsi" w:hAnsiTheme="majorHAnsi"/>
                          <w:sz w:val="24"/>
                          <w:szCs w:val="24"/>
                        </w:rPr>
                        <w:t>(2013 a 2015)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9965CA" w:rsidRDefault="00A15A87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  <w:t xml:space="preserve"> Motorista de Transporte de Mercadoria </w:t>
                      </w:r>
                    </w:p>
                    <w:p w:rsidR="009965CA" w:rsidRDefault="009965CA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</w:pPr>
                    </w:p>
                    <w:p w:rsidR="009965CA" w:rsidRDefault="00AF307B" w:rsidP="00AF307B">
                      <w:pPr>
                        <w:pStyle w:val="SemEspaamento"/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</w:pPr>
                      <w:r w:rsidRPr="00A20B19"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  <w:t xml:space="preserve">Português       </w:t>
                      </w:r>
                      <w:r w:rsidR="009965CA"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  <w:t xml:space="preserve">                            Inglês                </w:t>
                      </w:r>
                    </w:p>
                    <w:p w:rsidR="00AF307B" w:rsidRPr="009965CA" w:rsidRDefault="00AF307B" w:rsidP="00AF307B">
                      <w:pPr>
                        <w:pStyle w:val="SemEspaamento"/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</w:pPr>
                      <w:r w:rsidRPr="00415F8C"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  <w:t xml:space="preserve">Falado e escrito                         Noções básicas Begnner    </w:t>
                      </w:r>
                    </w:p>
                    <w:p w:rsidR="00FB3ED2" w:rsidRDefault="00FB3ED2" w:rsidP="00AF307B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</w:pPr>
                    </w:p>
                    <w:p w:rsidR="00AF307B" w:rsidRDefault="00AF307B" w:rsidP="00AF307B">
                      <w:pPr>
                        <w:pStyle w:val="SemEspaamento"/>
                        <w:ind w:firstLine="708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A20B19">
                        <w:rPr>
                          <w:rFonts w:asciiTheme="majorHAnsi" w:hAnsiTheme="majorHAnsi" w:cs="Cambria Math"/>
                          <w:sz w:val="24"/>
                          <w:szCs w:val="24"/>
                        </w:rPr>
                        <w:t>Elevado nível de respo</w:t>
                      </w:r>
                      <w:r>
                        <w:rPr>
                          <w:rFonts w:asciiTheme="majorHAnsi" w:hAnsiTheme="majorHAnsi" w:cs="Cambria Math"/>
                          <w:sz w:val="24"/>
                          <w:szCs w:val="24"/>
                        </w:rPr>
                        <w:t>nsabilidade, pontual e dinâmico capa</w:t>
                      </w:r>
                      <w:r w:rsidR="009965CA">
                        <w:rPr>
                          <w:rFonts w:asciiTheme="majorHAnsi" w:hAnsiTheme="majorHAnsi" w:cs="Cambria Math"/>
                          <w:sz w:val="24"/>
                          <w:szCs w:val="24"/>
                        </w:rPr>
                        <w:t>cidade de trabalhar em equipa,</w:t>
                      </w:r>
                      <w:r>
                        <w:rPr>
                          <w:rFonts w:asciiTheme="majorHAnsi" w:hAnsiTheme="majorHAnsi" w:cs="Cambria Math"/>
                          <w:sz w:val="24"/>
                          <w:szCs w:val="24"/>
                        </w:rPr>
                        <w:t xml:space="preserve"> fácil na adaptação de qualquer tipo de trabalho.</w:t>
                      </w:r>
                    </w:p>
                    <w:p w:rsidR="00AF307B" w:rsidRDefault="00AF307B" w:rsidP="00AF307B">
                      <w:pPr>
                        <w:pStyle w:val="msoaddress"/>
                        <w:widowControl w:val="0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Pr="008B7726" w:rsidRDefault="00AF307B" w:rsidP="00AF307B">
                      <w:pPr>
                        <w:pStyle w:val="msoaddress"/>
                        <w:widowControl w:val="0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  <w:r w:rsidRPr="00890910">
                        <w:rPr>
                          <w:rFonts w:asciiTheme="majorHAnsi" w:hAnsiTheme="majorHAnsi"/>
                          <w:b/>
                          <w:sz w:val="24"/>
                          <w:szCs w:val="24"/>
                          <w14:ligatures w14:val="none"/>
                        </w:rPr>
                        <w:t>Contatos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  <w:t xml:space="preserve">:  </w:t>
                      </w:r>
                      <w:r w:rsidR="001B6240"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  <w:t>997-372-76</w:t>
                      </w:r>
                      <w:bookmarkStart w:id="1" w:name="_GoBack"/>
                      <w:bookmarkEnd w:id="1"/>
                      <w:r w:rsidR="001B6240"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  <w:t xml:space="preserve">0 / 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  <w:t>922-400-618</w:t>
                      </w:r>
                      <w:r w:rsidR="001B6240"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</w:p>
                    <w:p w:rsidR="00AF307B" w:rsidRPr="00CC4E2E" w:rsidRDefault="00AF307B" w:rsidP="00CC4E2E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292521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AF307B" w:rsidRDefault="00AF307B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415F8C" w:rsidRDefault="00415F8C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415F8C" w:rsidRPr="00A20B19" w:rsidRDefault="00415F8C" w:rsidP="00415F8C">
                      <w:pPr>
                        <w:pStyle w:val="SemEspaamento"/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</w:pPr>
                      <w:r>
                        <w:rPr>
                          <w:lang w:bidi="he-IL"/>
                        </w:rPr>
                        <w:t xml:space="preserve">         </w:t>
                      </w:r>
                      <w:r w:rsidRPr="00A20B19">
                        <w:rPr>
                          <w:b/>
                          <w:lang w:bidi="he-IL"/>
                        </w:rPr>
                        <w:t xml:space="preserve">   </w:t>
                      </w:r>
                      <w:r w:rsidRPr="00A20B19"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  <w:t xml:space="preserve">Português                                                Inglês                </w:t>
                      </w:r>
                    </w:p>
                    <w:p w:rsidR="00AF307B" w:rsidRDefault="00415F8C" w:rsidP="00415F8C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</w:pPr>
                      <w:r w:rsidRPr="00415F8C"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  <w:t xml:space="preserve">        Falado e escrito                   </w:t>
                      </w:r>
                      <w:r w:rsidR="00AF307B"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  <w:t xml:space="preserve">      Noções básicas Begnner   </w:t>
                      </w:r>
                    </w:p>
                    <w:p w:rsidR="00A20B19" w:rsidRDefault="00A20B19" w:rsidP="00415F8C">
                      <w:pPr>
                        <w:pStyle w:val="SemEspaamento"/>
                        <w:rPr>
                          <w:rFonts w:asciiTheme="majorHAnsi" w:hAnsiTheme="majorHAnsi"/>
                          <w:sz w:val="24"/>
                          <w:szCs w:val="24"/>
                          <w:lang w:bidi="he-IL"/>
                        </w:rPr>
                      </w:pPr>
                    </w:p>
                    <w:p w:rsidR="00415F8C" w:rsidRPr="00A20B19" w:rsidRDefault="00A20B19" w:rsidP="00A20B19">
                      <w:pPr>
                        <w:pStyle w:val="SemEspaamento"/>
                        <w:ind w:firstLine="708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A20B19">
                        <w:rPr>
                          <w:rFonts w:asciiTheme="majorHAnsi" w:hAnsiTheme="majorHAnsi" w:cs="Cambria Math"/>
                          <w:sz w:val="24"/>
                          <w:szCs w:val="24"/>
                        </w:rPr>
                        <w:t>Elevado nível de respo</w:t>
                      </w:r>
                      <w:r w:rsidR="00C12177">
                        <w:rPr>
                          <w:rFonts w:asciiTheme="majorHAnsi" w:hAnsiTheme="majorHAnsi" w:cs="Cambria Math"/>
                          <w:sz w:val="24"/>
                          <w:szCs w:val="24"/>
                        </w:rPr>
                        <w:t xml:space="preserve">nsabilidade, pontual e dinâmico capacidade de trabalhar em equipa, eficácia e segurança no trabalho, fácil na adaptação de qualquer tipo de trabalho. </w:t>
                      </w:r>
                    </w:p>
                    <w:p w:rsidR="00BC02E9" w:rsidRDefault="00BC02E9" w:rsidP="00EA765B">
                      <w:pPr>
                        <w:pStyle w:val="msoaddress"/>
                        <w:widowControl w:val="0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</w:p>
                    <w:p w:rsidR="00BC02E9" w:rsidRPr="008B7726" w:rsidRDefault="00AF307B" w:rsidP="00BC02E9">
                      <w:pPr>
                        <w:pStyle w:val="msoaddress"/>
                        <w:widowControl w:val="0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  <w14:ligatures w14:val="none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9965CA">
        <w:rPr>
          <w:noProof/>
          <w:sz w:val="24"/>
          <w:szCs w:val="24"/>
          <w:lang w:val="pt-PT" w:eastAsia="pt-PT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0ABBDD4B" wp14:editId="64252FE8">
                <wp:simplePos x="0" y="0"/>
                <wp:positionH relativeFrom="column">
                  <wp:posOffset>-635635</wp:posOffset>
                </wp:positionH>
                <wp:positionV relativeFrom="paragraph">
                  <wp:posOffset>-137795</wp:posOffset>
                </wp:positionV>
                <wp:extent cx="1388110" cy="9631045"/>
                <wp:effectExtent l="0" t="0" r="2540" b="8255"/>
                <wp:wrapNone/>
                <wp:docPr id="5" name="Retâ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8110" cy="9631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FFFF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65B" w:rsidRDefault="00EA765B" w:rsidP="00EA765B">
                            <w:r>
                              <w:t xml:space="preserve"> </w:t>
                            </w:r>
                          </w:p>
                          <w:p w:rsidR="00EA765B" w:rsidRPr="00CC4E2E" w:rsidRDefault="00EA765B" w:rsidP="00DB0B7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CC4E2E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DADOS PESSOAIS</w:t>
                            </w:r>
                          </w:p>
                          <w:p w:rsidR="00CC4E2E" w:rsidRDefault="00CC4E2E" w:rsidP="00EA765B">
                            <w:pP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CC4E2E" w:rsidRDefault="00CC4E2E" w:rsidP="00EA765B">
                            <w:pP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:rsidR="00DB0B78" w:rsidRDefault="00DC78FC" w:rsidP="00EA765B">
                            <w:pP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C4E2E" w:rsidRDefault="00CC4E2E" w:rsidP="00DB0B7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CC4E2E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HABLITAÇÃO LITERÁRIA</w:t>
                            </w:r>
                          </w:p>
                          <w:p w:rsidR="00DC78FC" w:rsidRDefault="00DC78FC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F307B" w:rsidRDefault="00AF307B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F307B" w:rsidRDefault="00AF307B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CC4E2E" w:rsidRDefault="00CC4E2E" w:rsidP="00DB0B7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FORMAÇÃO PROFICIONAL</w:t>
                            </w:r>
                          </w:p>
                          <w:p w:rsidR="00DC78FC" w:rsidRDefault="00DC78FC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F307B" w:rsidRDefault="009965CA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965CA" w:rsidRDefault="009965CA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965CA" w:rsidRDefault="009965CA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965CA" w:rsidRDefault="009965CA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965CA" w:rsidRDefault="009965CA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965CA" w:rsidRDefault="009965CA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965CA" w:rsidRDefault="009965CA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92521" w:rsidRPr="00415F8C" w:rsidRDefault="00415F8C" w:rsidP="00DB0B7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415F8C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EXPERIÊNCIAS DE TRABALHO</w:t>
                            </w:r>
                          </w:p>
                          <w:p w:rsidR="00DC78FC" w:rsidRDefault="00DC78FC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415F8C" w:rsidRDefault="00415F8C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C062D2" w:rsidRDefault="00C062D2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415F8C" w:rsidRDefault="00415F8C" w:rsidP="00DB0B7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</w:pPr>
                            <w:r w:rsidRPr="00415F8C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  <w:t>IDIOMAS</w:t>
                            </w:r>
                          </w:p>
                          <w:p w:rsidR="00A20B19" w:rsidRDefault="00A20B19" w:rsidP="00415F8C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lang w:bidi="he-IL"/>
                              </w:rPr>
                            </w:pPr>
                          </w:p>
                          <w:p w:rsidR="00A20B19" w:rsidRDefault="00A20B19" w:rsidP="00DB0B7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A20B19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PERFIL</w:t>
                            </w:r>
                          </w:p>
                          <w:p w:rsidR="00C12177" w:rsidRPr="00A20B19" w:rsidRDefault="00C12177" w:rsidP="00A20B19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20B19" w:rsidRPr="00415F8C" w:rsidRDefault="00A20B19" w:rsidP="00415F8C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415F8C" w:rsidRDefault="00415F8C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415F8C" w:rsidRPr="00CC4E2E" w:rsidRDefault="00415F8C" w:rsidP="00EA765B">
                            <w:pP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BBDD4B" id="Retângulo 5" o:spid="_x0000_s1028" style="position:absolute;margin-left:-50.05pt;margin-top:-10.85pt;width:109.3pt;height:758.3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" stroked="f" strokecolor="black [0]" strokeweight="0" insetpen="t">
                <v:shadow color="white"/>
                <v:textbox inset="2.88pt,2.88pt,2.88pt,2.88pt">
                  <w:txbxContent>
                    <w:p w:rsidR="00EA765B" w:rsidRDefault="00EA765B" w:rsidP="00EA765B">
                      <w:r>
                        <w:t xml:space="preserve"> </w:t>
                      </w:r>
                    </w:p>
                    <w:p w:rsidR="00EA765B" w:rsidRPr="00CC4E2E" w:rsidRDefault="00EA765B" w:rsidP="00DB0B78">
                      <w:pPr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CC4E2E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DADOS PESSOAIS</w:t>
                      </w:r>
                    </w:p>
                    <w:p w:rsidR="00CC4E2E" w:rsidRDefault="00CC4E2E" w:rsidP="00EA765B">
                      <w:pPr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CC4E2E" w:rsidRDefault="00CC4E2E" w:rsidP="00EA765B">
                      <w:pPr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:rsidR="00DB0B78" w:rsidRDefault="00DC78FC" w:rsidP="00EA765B">
                      <w:pPr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C4E2E" w:rsidRDefault="00CC4E2E" w:rsidP="00DB0B78">
                      <w:pPr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CC4E2E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HABLITAÇÃO LITERÁRIA</w:t>
                      </w:r>
                    </w:p>
                    <w:p w:rsidR="00DC78FC" w:rsidRDefault="00DC78FC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AF307B" w:rsidRDefault="00AF307B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AF307B" w:rsidRDefault="00AF307B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CC4E2E" w:rsidRDefault="00CC4E2E" w:rsidP="00DB0B78">
                      <w:pPr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FORMAÇÃO PROFICIONAL</w:t>
                      </w:r>
                    </w:p>
                    <w:p w:rsidR="00DC78FC" w:rsidRDefault="00DC78FC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AF307B" w:rsidRDefault="009965CA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9965CA" w:rsidRDefault="009965CA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9965CA" w:rsidRDefault="009965CA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9965CA" w:rsidRDefault="009965CA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9965CA" w:rsidRDefault="009965CA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9965CA" w:rsidRDefault="009965CA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9965CA" w:rsidRDefault="009965CA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292521" w:rsidRPr="00415F8C" w:rsidRDefault="00415F8C" w:rsidP="00DB0B78">
                      <w:pPr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415F8C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EXPERIÊNCIAS DE TRABALHO</w:t>
                      </w:r>
                    </w:p>
                    <w:p w:rsidR="00DC78FC" w:rsidRDefault="00DC78FC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415F8C" w:rsidRDefault="00415F8C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C062D2" w:rsidRDefault="00C062D2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415F8C" w:rsidRDefault="00415F8C" w:rsidP="00DB0B78">
                      <w:pPr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</w:pPr>
                      <w:r w:rsidRPr="00415F8C"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  <w:t>IDIOMAS</w:t>
                      </w:r>
                    </w:p>
                    <w:p w:rsidR="00A20B19" w:rsidRDefault="00A20B19" w:rsidP="00415F8C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  <w:lang w:bidi="he-IL"/>
                        </w:rPr>
                      </w:pPr>
                    </w:p>
                    <w:p w:rsidR="00A20B19" w:rsidRDefault="00A20B19" w:rsidP="00DB0B78">
                      <w:pPr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A20B19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PERFIL</w:t>
                      </w:r>
                    </w:p>
                    <w:p w:rsidR="00C12177" w:rsidRPr="00A20B19" w:rsidRDefault="00C12177" w:rsidP="00A20B19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A20B19" w:rsidRPr="00415F8C" w:rsidRDefault="00A20B19" w:rsidP="00415F8C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415F8C" w:rsidRDefault="00415F8C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  <w:p w:rsidR="00415F8C" w:rsidRPr="00CC4E2E" w:rsidRDefault="00415F8C" w:rsidP="00EA765B">
                      <w:pP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965CA">
        <w:rPr>
          <w:noProof/>
          <w:sz w:val="24"/>
          <w:szCs w:val="24"/>
          <w:lang w:val="pt-PT" w:eastAsia="pt-PT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06D74E2A" wp14:editId="0CDE4B13">
                <wp:simplePos x="0" y="0"/>
                <wp:positionH relativeFrom="column">
                  <wp:posOffset>-38100</wp:posOffset>
                </wp:positionH>
                <wp:positionV relativeFrom="paragraph">
                  <wp:posOffset>76200</wp:posOffset>
                </wp:positionV>
                <wp:extent cx="5905500" cy="0"/>
                <wp:effectExtent l="0" t="0" r="19050" b="19050"/>
                <wp:wrapNone/>
                <wp:docPr id="7" name="Conector re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FFFF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5D3749" id="Conector reto 7" o:spid="_x0000_s1026" style="position:absolute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-3pt,6pt" to="462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" strokecolor="black [0]" strokeweight="1pt">
                <v:shadow color="white"/>
              </v:line>
            </w:pict>
          </mc:Fallback>
        </mc:AlternateContent>
      </w:r>
    </w:p>
    <w:p w:rsidR="004A5400" w:rsidRDefault="004A5400"/>
    <w:sectPr w:rsidR="004A54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717" w:rsidRDefault="003A3717" w:rsidP="000C1B34">
      <w:pPr>
        <w:spacing w:after="0" w:line="240" w:lineRule="auto"/>
      </w:pPr>
      <w:r>
        <w:separator/>
      </w:r>
    </w:p>
  </w:endnote>
  <w:endnote w:type="continuationSeparator" w:id="0">
    <w:p w:rsidR="003A3717" w:rsidRDefault="003A3717" w:rsidP="000C1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717" w:rsidRDefault="003A3717" w:rsidP="000C1B34">
      <w:pPr>
        <w:spacing w:after="0" w:line="240" w:lineRule="auto"/>
      </w:pPr>
      <w:r>
        <w:separator/>
      </w:r>
    </w:p>
  </w:footnote>
  <w:footnote w:type="continuationSeparator" w:id="0">
    <w:p w:rsidR="003A3717" w:rsidRDefault="003A3717" w:rsidP="000C1B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65B"/>
    <w:rsid w:val="00034B74"/>
    <w:rsid w:val="000C1B34"/>
    <w:rsid w:val="000F06A9"/>
    <w:rsid w:val="000F0BA8"/>
    <w:rsid w:val="001B6240"/>
    <w:rsid w:val="00292521"/>
    <w:rsid w:val="00312839"/>
    <w:rsid w:val="003A3717"/>
    <w:rsid w:val="00415F8C"/>
    <w:rsid w:val="004A5400"/>
    <w:rsid w:val="004E57E7"/>
    <w:rsid w:val="00516A55"/>
    <w:rsid w:val="005E3355"/>
    <w:rsid w:val="0067301D"/>
    <w:rsid w:val="006966E8"/>
    <w:rsid w:val="006A3770"/>
    <w:rsid w:val="007B502B"/>
    <w:rsid w:val="00887529"/>
    <w:rsid w:val="008B7726"/>
    <w:rsid w:val="009130B9"/>
    <w:rsid w:val="009965CA"/>
    <w:rsid w:val="00A15A87"/>
    <w:rsid w:val="00A20B19"/>
    <w:rsid w:val="00AC06DF"/>
    <w:rsid w:val="00AD405D"/>
    <w:rsid w:val="00AF307B"/>
    <w:rsid w:val="00BB74CE"/>
    <w:rsid w:val="00BC02E9"/>
    <w:rsid w:val="00BC1C9C"/>
    <w:rsid w:val="00C062D2"/>
    <w:rsid w:val="00C12177"/>
    <w:rsid w:val="00C91E79"/>
    <w:rsid w:val="00CC4E2E"/>
    <w:rsid w:val="00DB0B78"/>
    <w:rsid w:val="00DC78FC"/>
    <w:rsid w:val="00E5143B"/>
    <w:rsid w:val="00EA765B"/>
    <w:rsid w:val="00F06DFA"/>
    <w:rsid w:val="00FA0E43"/>
    <w:rsid w:val="00FB3ED2"/>
    <w:rsid w:val="00FE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3E8571-6480-48BB-9EA0-A2E3C3F6F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har">
    <w:name w:val="Título 4 Char"/>
    <w:basedOn w:val="Fontepargpadro"/>
    <w:link w:val="Ttulo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eSutil">
    <w:name w:val="Subtle Emphasis"/>
    <w:basedOn w:val="Fontepargpadro"/>
    <w:uiPriority w:val="19"/>
    <w:qFormat/>
    <w:rPr>
      <w:i/>
      <w:iCs/>
      <w:color w:val="808080" w:themeColor="text1" w:themeTint="7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nfaseIntensa">
    <w:name w:val="Intense Emphasis"/>
    <w:basedOn w:val="Fontepargpadro"/>
    <w:uiPriority w:val="21"/>
    <w:qFormat/>
    <w:rPr>
      <w:b/>
      <w:bCs/>
      <w:i/>
      <w:iCs/>
      <w:color w:val="4F81BD" w:themeColor="accent1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Pr>
      <w:b/>
      <w:bCs/>
      <w:smallCaps/>
      <w:spacing w:val="5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unhideWhenUsed/>
    <w:rPr>
      <w:color w:val="800080" w:themeColor="followedHyperlink"/>
      <w:u w:val="single"/>
    </w:rPr>
  </w:style>
  <w:style w:type="paragraph" w:customStyle="1" w:styleId="msotitle3">
    <w:name w:val="msotitle3"/>
    <w:rsid w:val="00EA765B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kern w:val="28"/>
      <w:sz w:val="36"/>
      <w:szCs w:val="36"/>
      <w:lang w:eastAsia="pt-BR"/>
      <w14:ligatures w14:val="standard"/>
      <w14:cntxtAlts/>
    </w:rPr>
  </w:style>
  <w:style w:type="paragraph" w:customStyle="1" w:styleId="msoaddress">
    <w:name w:val="msoaddress"/>
    <w:rsid w:val="00EA765B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lang w:eastAsia="pt-BR"/>
      <w14:ligatures w14:val="standard"/>
      <w14:cntxtAlts/>
    </w:rPr>
  </w:style>
  <w:style w:type="paragraph" w:styleId="SemEspaamento">
    <w:name w:val="No Spacing"/>
    <w:uiPriority w:val="1"/>
    <w:qFormat/>
    <w:rsid w:val="00CC4E2E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0C1B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C1B34"/>
  </w:style>
  <w:style w:type="paragraph" w:styleId="Rodap">
    <w:name w:val="footer"/>
    <w:basedOn w:val="Normal"/>
    <w:link w:val="RodapChar"/>
    <w:uiPriority w:val="99"/>
    <w:unhideWhenUsed/>
    <w:rsid w:val="000C1B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1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6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113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HTBM</dc:creator>
  <cp:keywords/>
  <dc:description/>
  <cp:lastModifiedBy>Abel</cp:lastModifiedBy>
  <cp:revision>2</cp:revision>
  <dcterms:created xsi:type="dcterms:W3CDTF">2015-07-13T18:35:00Z</dcterms:created>
  <dcterms:modified xsi:type="dcterms:W3CDTF">2017-01-11T10:31:00Z</dcterms:modified>
</cp:coreProperties>
</file>